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73EA4" w14:textId="7C0E4B70" w:rsidR="009F3721" w:rsidRDefault="0074691E">
      <w:r>
        <w:rPr>
          <w:noProof/>
        </w:rPr>
        <mc:AlternateContent>
          <mc:Choice Requires="wps">
            <w:drawing>
              <wp:anchor distT="0" distB="0" distL="114300" distR="114300" simplePos="0" relativeHeight="251657728" behindDoc="0" locked="0" layoutInCell="0" allowOverlap="1" wp14:anchorId="267B070D" wp14:editId="72387C87">
                <wp:simplePos x="0" y="0"/>
                <wp:positionH relativeFrom="column">
                  <wp:posOffset>2303145</wp:posOffset>
                </wp:positionH>
                <wp:positionV relativeFrom="paragraph">
                  <wp:posOffset>8178800</wp:posOffset>
                </wp:positionV>
                <wp:extent cx="2912110" cy="1744345"/>
                <wp:effectExtent l="0" t="0" r="0" b="0"/>
                <wp:wrapNone/>
                <wp:docPr id="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2110" cy="1744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CA3FBC" w14:textId="77777777" w:rsidR="009F3721" w:rsidRDefault="009F3721">
                            <w:pPr>
                              <w:pStyle w:val="berschrift1"/>
                            </w:pPr>
                            <w:r>
                              <w:t>Insert Text/Graphics here</w:t>
                            </w:r>
                          </w:p>
                          <w:p w14:paraId="61FBEA1C" w14:textId="77777777" w:rsidR="009F3721" w:rsidRDefault="009F3721"/>
                          <w:p w14:paraId="185113B5" w14:textId="77777777" w:rsidR="009F3721" w:rsidRDefault="009F3721">
                            <w:r>
                              <w:t xml:space="preserve">Upon completion of applying text/artwork in this area, you can delete the outline of this card by selecting any area on the document (outside this printable area) (square “handles” should appear in all four corners) and deleting it by using the delete key on keyboard.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7B070D" id="_x0000_t202" coordsize="21600,21600" o:spt="202" path="m,l,21600r21600,l21600,xe">
                <v:stroke joinstyle="miter"/>
                <v:path gradientshapeok="t" o:connecttype="rect"/>
              </v:shapetype>
              <v:shape id="Text Box 15" o:spid="_x0000_s1026" type="#_x0000_t202" style="position:absolute;margin-left:181.35pt;margin-top:644pt;width:229.3pt;height:137.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" o:allowincell="f" stroked="f">
                <v:textbox>
                  <w:txbxContent>
                    <w:p w14:paraId="58CA3FBC" w14:textId="77777777" w:rsidR="009F3721" w:rsidRDefault="009F3721">
                      <w:pPr>
                        <w:pStyle w:val="berschrift1"/>
                      </w:pPr>
                      <w:r>
                        <w:t>Insert Text/Graphics here</w:t>
                      </w:r>
                    </w:p>
                    <w:p w14:paraId="61FBEA1C" w14:textId="77777777" w:rsidR="009F3721" w:rsidRDefault="009F3721"/>
                    <w:p w14:paraId="185113B5" w14:textId="77777777" w:rsidR="009F3721" w:rsidRDefault="009F3721">
                      <w:r>
                        <w:t xml:space="preserve">Upon completion of applying text/artwork in this area, you can delete the outline of this card by selecting any area on the document (outside this printable area) (square “handles” should appear in all four corners) and deleting it by using the delete key on keyboard. </w:t>
                      </w:r>
                    </w:p>
                  </w:txbxContent>
                </v:textbox>
              </v:shape>
            </w:pict>
          </mc:Fallback>
        </mc:AlternateContent>
      </w:r>
      <w:r>
        <w:rPr>
          <w:noProof/>
        </w:rPr>
        <w:drawing>
          <wp:inline distT="0" distB="0" distL="0" distR="0" wp14:anchorId="1C5C6891" wp14:editId="1095ECB3">
            <wp:extent cx="7556500" cy="1069340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556500" cy="10693400"/>
                    </a:xfrm>
                    <a:prstGeom prst="rect">
                      <a:avLst/>
                    </a:prstGeom>
                    <a:noFill/>
                    <a:ln>
                      <a:noFill/>
                    </a:ln>
                  </pic:spPr>
                </pic:pic>
              </a:graphicData>
            </a:graphic>
          </wp:inline>
        </w:drawing>
      </w:r>
    </w:p>
    <w:sectPr w:rsidR="009F3721">
      <w:pgSz w:w="11899" w:h="16843" w:code="9"/>
      <w:pgMar w:top="0" w:right="0" w:bottom="0" w:left="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91E"/>
    <w:rsid w:val="00223F40"/>
    <w:rsid w:val="0074691E"/>
    <w:rsid w:val="009F3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18C6C410"/>
  <w15:chartTrackingRefBased/>
  <w15:docId w15:val="{349343CA-BD45-421B-B0EB-6BC3C1DD9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lang w:val="en-US" w:eastAsia="en-US"/>
    </w:rPr>
  </w:style>
  <w:style w:type="paragraph" w:styleId="berschrift1">
    <w:name w:val="heading 1"/>
    <w:basedOn w:val="Standard"/>
    <w:next w:val="Standard"/>
    <w:qFormat/>
    <w:pPr>
      <w:keepNext/>
      <w:outlineLvl w:val="0"/>
    </w:pPr>
    <w:rPr>
      <w:b/>
      <w:sz w:val="28"/>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214;ffentlich\Marketing\Produkte\Xerox\Xerox%20Application\Kartensysteme\DocuCard_Sortiment\Druckvorlage\A4_1up_Membershp_ValuePeel.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A4_1up_Membershp_ValuePeel.dot</Template>
  <TotalTime>0</TotalTime>
  <Pages>1</Pages>
  <Words>0</Words>
  <Characters>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lpstr>
    </vt:vector>
  </TitlesOfParts>
  <Company>Blue Moon Communications</Company>
  <LinksUpToDate>false</LinksUpToDate>
  <CharactersWithSpaces>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Sajovitz, Benjamin (DE KO)</dc:creator>
  <cp:keywords/>
  <cp:lastModifiedBy>Sajovitz, Benjamin</cp:lastModifiedBy>
  <cp:revision>1</cp:revision>
  <cp:lastPrinted>2000-08-02T08:33:00Z</cp:lastPrinted>
  <dcterms:created xsi:type="dcterms:W3CDTF">2025-10-24T08:13:00Z</dcterms:created>
  <dcterms:modified xsi:type="dcterms:W3CDTF">2025-10-24T08:16:00Z</dcterms:modified>
</cp:coreProperties>
</file>